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701"/>
      </w:tblGrid>
      <w:tr w:rsidR="009A7EC0" w:rsidTr="00D75539">
        <w:tc>
          <w:tcPr>
            <w:tcW w:w="9889" w:type="dxa"/>
            <w:gridSpan w:val="4"/>
            <w:shd w:val="clear" w:color="auto" w:fill="D9D9D9" w:themeFill="background1" w:themeFillShade="D9"/>
          </w:tcPr>
          <w:p w:rsidR="009B790A" w:rsidRDefault="009B790A" w:rsidP="00030DF7">
            <w:pPr>
              <w:tabs>
                <w:tab w:val="right" w:pos="9497"/>
              </w:tabs>
              <w:spacing w:before="120" w:after="120"/>
            </w:pPr>
            <w:r>
              <w:t xml:space="preserve">Entgeltordnung Teil A </w:t>
            </w:r>
            <w:r w:rsidR="00030DF7">
              <w:tab/>
            </w:r>
            <w:r>
              <w:t>Allgemeiner Teil Abschnitt I</w:t>
            </w:r>
            <w:r w:rsidR="00196533">
              <w:t>I</w:t>
            </w:r>
            <w:r>
              <w:t xml:space="preserve">. </w:t>
            </w:r>
            <w:r w:rsidR="00196533">
              <w:t>spezielle</w:t>
            </w:r>
            <w:r>
              <w:t xml:space="preserve"> Tätigkeitsmerkmale</w:t>
            </w:r>
          </w:p>
          <w:p w:rsidR="009A7EC0" w:rsidRDefault="009B790A" w:rsidP="00E216D1">
            <w:pPr>
              <w:tabs>
                <w:tab w:val="right" w:pos="9497"/>
              </w:tabs>
              <w:spacing w:before="120" w:after="120"/>
            </w:pPr>
            <w:r w:rsidRPr="00030DF7">
              <w:rPr>
                <w:b/>
              </w:rPr>
              <w:t xml:space="preserve">Ziffer </w:t>
            </w:r>
            <w:r w:rsidR="00CE31B9" w:rsidRPr="00030DF7">
              <w:rPr>
                <w:b/>
              </w:rPr>
              <w:t>5</w:t>
            </w:r>
            <w:r w:rsidR="00196533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CE31B9" w:rsidRPr="00CE31B9">
              <w:rPr>
                <w:b/>
              </w:rPr>
              <w:t>Techniker</w:t>
            </w:r>
            <w:r w:rsidR="00E216D1">
              <w:rPr>
                <w:b/>
              </w:rPr>
              <w:t>innen und Techniker</w:t>
            </w:r>
            <w:r w:rsidR="009A7EC0" w:rsidRPr="009B790A">
              <w:rPr>
                <w:b/>
              </w:rPr>
              <w:t>“</w:t>
            </w:r>
          </w:p>
        </w:tc>
      </w:tr>
      <w:tr w:rsidR="009A7EC0" w:rsidRPr="0001508F" w:rsidTr="00D75539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  <w:vAlign w:val="center"/>
          </w:tcPr>
          <w:p w:rsidR="009A7EC0" w:rsidRPr="0001508F" w:rsidRDefault="009A7EC0" w:rsidP="00D75539">
            <w:pPr>
              <w:spacing w:before="120" w:after="120"/>
              <w:jc w:val="center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030DF7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  <w:vAlign w:val="center"/>
          </w:tcPr>
          <w:p w:rsidR="009A7EC0" w:rsidRPr="0001508F" w:rsidRDefault="009A7EC0" w:rsidP="00D75539">
            <w:pPr>
              <w:spacing w:before="120" w:after="120"/>
              <w:jc w:val="center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701" w:type="dxa"/>
            <w:vAlign w:val="center"/>
          </w:tcPr>
          <w:p w:rsidR="009A7EC0" w:rsidRPr="0001508F" w:rsidRDefault="009A7EC0" w:rsidP="00D75539">
            <w:pPr>
              <w:spacing w:before="120" w:after="120"/>
              <w:jc w:val="center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D75539">
            <w:pPr>
              <w:spacing w:before="120" w:after="120"/>
              <w:jc w:val="center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D75539">
        <w:trPr>
          <w:trHeight w:val="1984"/>
        </w:trPr>
        <w:tc>
          <w:tcPr>
            <w:tcW w:w="4786" w:type="dxa"/>
            <w:vAlign w:val="center"/>
          </w:tcPr>
          <w:p w:rsidR="00013BE5" w:rsidRPr="00B65B9B" w:rsidRDefault="00CE31B9" w:rsidP="00030DF7">
            <w:pPr>
              <w:spacing w:before="120" w:after="120"/>
            </w:pPr>
            <w:r>
              <w:t xml:space="preserve">Staatlich geprüfte Technikerinnen und Techniker mit entsprechender Tätigkeit sowie sonstige Beschäftigte, die aufgrund gleichwertiger Fähigkeiten und ihrer Erfahrungen entsprechende Tätigkeiten ausüben. </w:t>
            </w:r>
          </w:p>
        </w:tc>
        <w:tc>
          <w:tcPr>
            <w:tcW w:w="1701" w:type="dxa"/>
            <w:vAlign w:val="center"/>
          </w:tcPr>
          <w:p w:rsidR="00C12276" w:rsidRPr="00C12276" w:rsidRDefault="00C2788B" w:rsidP="00C12276">
            <w:pPr>
              <w:spacing w:before="120" w:after="120"/>
              <w:jc w:val="center"/>
            </w:pPr>
            <w:proofErr w:type="spellStart"/>
            <w:r w:rsidRPr="00C12276">
              <w:t>VIb</w:t>
            </w:r>
            <w:proofErr w:type="spellEnd"/>
            <w:r w:rsidRPr="00C12276">
              <w:t xml:space="preserve"> Fgr. 17</w:t>
            </w:r>
            <w:r w:rsidR="00C12276" w:rsidRPr="00C12276">
              <w:br/>
              <w:t>B/L Fgr. 1</w:t>
            </w:r>
            <w:r w:rsidRPr="00C12276">
              <w:br/>
            </w:r>
            <w:r w:rsidRPr="00C12276">
              <w:rPr>
                <w:i/>
                <w:sz w:val="20"/>
              </w:rPr>
              <w:t>(</w:t>
            </w:r>
            <w:proofErr w:type="spellStart"/>
            <w:r w:rsidRPr="00C12276">
              <w:rPr>
                <w:i/>
                <w:sz w:val="20"/>
              </w:rPr>
              <w:t>Vc</w:t>
            </w:r>
            <w:proofErr w:type="spellEnd"/>
            <w:r w:rsidRPr="00C12276">
              <w:rPr>
                <w:i/>
                <w:sz w:val="20"/>
              </w:rPr>
              <w:t xml:space="preserve"> </w:t>
            </w:r>
            <w:proofErr w:type="spellStart"/>
            <w:r w:rsidR="00C12276" w:rsidRPr="00C12276">
              <w:rPr>
                <w:i/>
                <w:sz w:val="20"/>
              </w:rPr>
              <w:t>Bew</w:t>
            </w:r>
            <w:proofErr w:type="spellEnd"/>
            <w:r w:rsidRPr="00C12276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2788B" w:rsidRDefault="00C2788B" w:rsidP="00D75539">
            <w:pPr>
              <w:spacing w:before="120" w:after="120"/>
              <w:jc w:val="center"/>
            </w:pPr>
            <w:r>
              <w:t>EG 6</w:t>
            </w:r>
            <w:r>
              <w:br/>
            </w:r>
            <w:r w:rsidRPr="00030DF7">
              <w:rPr>
                <w:i/>
                <w:sz w:val="20"/>
              </w:rPr>
              <w:t>(EG 8)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508F" w:rsidRPr="00C12276" w:rsidRDefault="00256218" w:rsidP="00D75539">
            <w:pPr>
              <w:spacing w:before="120" w:after="120"/>
              <w:jc w:val="center"/>
              <w:rPr>
                <w:b/>
                <w:sz w:val="24"/>
              </w:rPr>
            </w:pPr>
            <w:r w:rsidRPr="00C12276">
              <w:rPr>
                <w:b/>
                <w:sz w:val="24"/>
              </w:rPr>
              <w:t>EG 8</w:t>
            </w:r>
          </w:p>
        </w:tc>
      </w:tr>
      <w:tr w:rsidR="009A7EC0" w:rsidTr="00D75539">
        <w:trPr>
          <w:trHeight w:val="1134"/>
        </w:trPr>
        <w:tc>
          <w:tcPr>
            <w:tcW w:w="4786" w:type="dxa"/>
            <w:vAlign w:val="center"/>
          </w:tcPr>
          <w:p w:rsidR="0001508F" w:rsidRPr="00B65B9B" w:rsidRDefault="00CE31B9" w:rsidP="00030DF7">
            <w:pPr>
              <w:spacing w:before="120" w:after="120"/>
            </w:pPr>
            <w:r>
              <w:t xml:space="preserve">Beschäftigte der Entgeltgruppe 8, die </w:t>
            </w:r>
            <w:r w:rsidRPr="00C2788B">
              <w:rPr>
                <w:u w:val="single"/>
              </w:rPr>
              <w:t>selbstständig tätig</w:t>
            </w:r>
            <w:r>
              <w:t xml:space="preserve"> sind. </w:t>
            </w:r>
          </w:p>
        </w:tc>
        <w:tc>
          <w:tcPr>
            <w:tcW w:w="1701" w:type="dxa"/>
            <w:vAlign w:val="center"/>
          </w:tcPr>
          <w:p w:rsidR="00013BE5" w:rsidRPr="00C2788B" w:rsidRDefault="00C2788B" w:rsidP="00C12276">
            <w:pPr>
              <w:spacing w:before="120" w:after="120"/>
              <w:jc w:val="center"/>
              <w:rPr>
                <w:lang w:val="en-US"/>
              </w:rPr>
            </w:pPr>
            <w:proofErr w:type="spellStart"/>
            <w:r w:rsidRPr="00C12276">
              <w:t>Vc</w:t>
            </w:r>
            <w:proofErr w:type="spellEnd"/>
            <w:r w:rsidRPr="00C12276">
              <w:t xml:space="preserve"> Fgr. 17</w:t>
            </w:r>
            <w:r w:rsidR="00C12276" w:rsidRPr="00C12276">
              <w:br/>
              <w:t xml:space="preserve">B/L Fgr. </w:t>
            </w:r>
            <w:proofErr w:type="spellStart"/>
            <w:r w:rsidR="00C12276">
              <w:t>Vc</w:t>
            </w:r>
            <w:proofErr w:type="spellEnd"/>
            <w:r w:rsidRPr="00C12276">
              <w:br/>
            </w:r>
            <w:r w:rsidRPr="00030DF7">
              <w:rPr>
                <w:i/>
                <w:sz w:val="20"/>
                <w:lang w:val="en-US"/>
              </w:rPr>
              <w:t>(</w:t>
            </w:r>
            <w:proofErr w:type="spellStart"/>
            <w:r w:rsidRPr="00030DF7">
              <w:rPr>
                <w:i/>
                <w:sz w:val="20"/>
                <w:lang w:val="en-US"/>
              </w:rPr>
              <w:t>Vb</w:t>
            </w:r>
            <w:proofErr w:type="spellEnd"/>
            <w:r w:rsidRPr="00030DF7">
              <w:rPr>
                <w:i/>
                <w:sz w:val="20"/>
                <w:lang w:val="en-US"/>
              </w:rPr>
              <w:t xml:space="preserve"> </w:t>
            </w:r>
            <w:r w:rsidR="00C12276">
              <w:rPr>
                <w:i/>
                <w:sz w:val="20"/>
                <w:lang w:val="en-US"/>
              </w:rPr>
              <w:t>Bew</w:t>
            </w:r>
            <w:r w:rsidRPr="00030DF7">
              <w:rPr>
                <w:i/>
                <w:sz w:val="20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E00484" w:rsidRPr="00C2788B" w:rsidRDefault="00C2788B" w:rsidP="00D75539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EG 8</w:t>
            </w:r>
            <w:r>
              <w:rPr>
                <w:lang w:val="en-US"/>
              </w:rPr>
              <w:br/>
            </w:r>
            <w:r w:rsidRPr="00030DF7">
              <w:rPr>
                <w:i/>
                <w:sz w:val="20"/>
                <w:lang w:val="en-US"/>
              </w:rPr>
              <w:t>(EG 9</w:t>
            </w:r>
            <w:r w:rsidR="00030DF7">
              <w:rPr>
                <w:i/>
                <w:sz w:val="20"/>
                <w:lang w:val="en-US"/>
              </w:rPr>
              <w:t xml:space="preserve"> (</w:t>
            </w:r>
            <w:proofErr w:type="spellStart"/>
            <w:r w:rsidR="00030DF7">
              <w:rPr>
                <w:i/>
                <w:sz w:val="20"/>
                <w:lang w:val="en-US"/>
              </w:rPr>
              <w:t>klein</w:t>
            </w:r>
            <w:proofErr w:type="spellEnd"/>
            <w:r w:rsidR="00030DF7">
              <w:rPr>
                <w:i/>
                <w:sz w:val="20"/>
                <w:lang w:val="en-US"/>
              </w:rPr>
              <w:t>)</w:t>
            </w:r>
            <w:r w:rsidRPr="00030DF7">
              <w:rPr>
                <w:i/>
                <w:sz w:val="20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508F" w:rsidRPr="00C12276" w:rsidRDefault="00256218" w:rsidP="00D75539">
            <w:pPr>
              <w:spacing w:before="120" w:after="120"/>
              <w:jc w:val="center"/>
              <w:rPr>
                <w:b/>
                <w:sz w:val="24"/>
              </w:rPr>
            </w:pPr>
            <w:r w:rsidRPr="00C12276">
              <w:rPr>
                <w:b/>
                <w:sz w:val="24"/>
              </w:rPr>
              <w:t>EG 9a</w:t>
            </w:r>
          </w:p>
        </w:tc>
      </w:tr>
      <w:tr w:rsidR="0078025D" w:rsidTr="00D75539">
        <w:trPr>
          <w:trHeight w:val="1134"/>
        </w:trPr>
        <w:tc>
          <w:tcPr>
            <w:tcW w:w="4786" w:type="dxa"/>
            <w:vAlign w:val="center"/>
          </w:tcPr>
          <w:p w:rsidR="0078025D" w:rsidRPr="00B65B9B" w:rsidRDefault="00CE31B9" w:rsidP="00030DF7">
            <w:pPr>
              <w:spacing w:before="120" w:after="120"/>
            </w:pPr>
            <w:r>
              <w:t xml:space="preserve">Beschäftigte der Entgeltgruppe 9a, die </w:t>
            </w:r>
            <w:r w:rsidRPr="00C2788B">
              <w:rPr>
                <w:u w:val="single"/>
              </w:rPr>
              <w:t>schwierige Aufgaben</w:t>
            </w:r>
            <w:r>
              <w:t xml:space="preserve"> erfüllen.</w:t>
            </w:r>
          </w:p>
        </w:tc>
        <w:tc>
          <w:tcPr>
            <w:tcW w:w="1701" w:type="dxa"/>
            <w:vAlign w:val="center"/>
          </w:tcPr>
          <w:p w:rsidR="00013BE5" w:rsidRDefault="00C2788B" w:rsidP="00D75539">
            <w:pPr>
              <w:spacing w:before="120" w:after="120"/>
              <w:jc w:val="center"/>
            </w:pPr>
            <w:proofErr w:type="spellStart"/>
            <w:r>
              <w:t>Vb</w:t>
            </w:r>
            <w:proofErr w:type="spellEnd"/>
            <w:r>
              <w:t xml:space="preserve"> Fgr. 16</w:t>
            </w:r>
            <w:r w:rsidR="00C12276">
              <w:br/>
              <w:t>B/L Fgr. 1</w:t>
            </w:r>
            <w:r>
              <w:br/>
            </w:r>
            <w:r w:rsidR="00C57D48" w:rsidRPr="00030DF7">
              <w:rPr>
                <w:i/>
                <w:sz w:val="20"/>
              </w:rPr>
              <w:t>(VG-Zulage)</w:t>
            </w:r>
          </w:p>
        </w:tc>
        <w:tc>
          <w:tcPr>
            <w:tcW w:w="1701" w:type="dxa"/>
            <w:vAlign w:val="center"/>
          </w:tcPr>
          <w:p w:rsidR="00E00484" w:rsidRDefault="00C2788B" w:rsidP="00D75539">
            <w:pPr>
              <w:spacing w:before="120" w:after="120"/>
              <w:jc w:val="center"/>
            </w:pPr>
            <w:r>
              <w:t>EG 9</w:t>
            </w:r>
            <w:r w:rsidR="00030DF7">
              <w:t xml:space="preserve"> (</w:t>
            </w:r>
            <w:r>
              <w:t>k</w:t>
            </w:r>
            <w:r w:rsidR="00030DF7">
              <w:t>lein)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7D48" w:rsidRPr="00C57D48" w:rsidRDefault="00256218" w:rsidP="00D75539">
            <w:pPr>
              <w:spacing w:before="120" w:after="120"/>
              <w:jc w:val="center"/>
            </w:pPr>
            <w:r w:rsidRPr="00C12276">
              <w:rPr>
                <w:b/>
                <w:sz w:val="24"/>
              </w:rPr>
              <w:t>EG 9</w:t>
            </w:r>
            <w:r w:rsidR="00C2788B" w:rsidRPr="00C12276">
              <w:rPr>
                <w:b/>
                <w:sz w:val="24"/>
              </w:rPr>
              <w:t>b</w:t>
            </w:r>
            <w:r w:rsidR="00D75539">
              <w:rPr>
                <w:b/>
                <w:color w:val="FF0000"/>
              </w:rPr>
              <w:br/>
            </w:r>
            <w:r w:rsidR="00C57D48" w:rsidRPr="00030DF7">
              <w:rPr>
                <w:sz w:val="18"/>
              </w:rPr>
              <w:t>VG-Zulage entfällt</w:t>
            </w:r>
          </w:p>
        </w:tc>
      </w:tr>
    </w:tbl>
    <w:p w:rsidR="00A35D39" w:rsidRDefault="00A35D39" w:rsidP="00C57D48"/>
    <w:sectPr w:rsidR="00A35D39" w:rsidSect="00DA46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DF7" w:rsidRDefault="00030DF7" w:rsidP="00030DF7">
      <w:r>
        <w:separator/>
      </w:r>
    </w:p>
  </w:endnote>
  <w:endnote w:type="continuationSeparator" w:id="0">
    <w:p w:rsidR="00030DF7" w:rsidRDefault="00030DF7" w:rsidP="0003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DF7" w:rsidRDefault="00030DF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DF7" w:rsidRDefault="00030DF7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DF7" w:rsidRDefault="00030DF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DF7" w:rsidRDefault="00030DF7" w:rsidP="00030DF7">
      <w:r>
        <w:separator/>
      </w:r>
    </w:p>
  </w:footnote>
  <w:footnote w:type="continuationSeparator" w:id="0">
    <w:p w:rsidR="00030DF7" w:rsidRDefault="00030DF7" w:rsidP="00030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DF7" w:rsidRDefault="00030DF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B9C" w:rsidRDefault="00447B9C" w:rsidP="00447B9C">
    <w:pPr>
      <w:pStyle w:val="Kopfzeile"/>
      <w:jc w:val="right"/>
    </w:pPr>
    <w:r>
      <w:t xml:space="preserve">Teil A  II </w:t>
    </w:r>
    <w:proofErr w:type="spellStart"/>
    <w:r>
      <w:t>Zif</w:t>
    </w:r>
    <w:proofErr w:type="spellEnd"/>
    <w:r>
      <w:t xml:space="preserve">. </w:t>
    </w:r>
    <w:r>
      <w:t>5 „Techniker“</w:t>
    </w:r>
    <w:bookmarkStart w:id="0" w:name="_GoBack"/>
    <w:bookmarkEnd w:id="0"/>
  </w:p>
  <w:p w:rsidR="00030DF7" w:rsidRDefault="00030DF7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DF7" w:rsidRDefault="00030DF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30DF7"/>
    <w:rsid w:val="00136548"/>
    <w:rsid w:val="00196533"/>
    <w:rsid w:val="001E7677"/>
    <w:rsid w:val="00256218"/>
    <w:rsid w:val="003170D8"/>
    <w:rsid w:val="003E4B8B"/>
    <w:rsid w:val="004175F2"/>
    <w:rsid w:val="00447B9C"/>
    <w:rsid w:val="005D197E"/>
    <w:rsid w:val="00665954"/>
    <w:rsid w:val="00670D0B"/>
    <w:rsid w:val="006B50F0"/>
    <w:rsid w:val="0071573D"/>
    <w:rsid w:val="00735B2A"/>
    <w:rsid w:val="0078025D"/>
    <w:rsid w:val="00782911"/>
    <w:rsid w:val="007B23EB"/>
    <w:rsid w:val="0081598C"/>
    <w:rsid w:val="008330F7"/>
    <w:rsid w:val="009A7EC0"/>
    <w:rsid w:val="009B790A"/>
    <w:rsid w:val="00A35D39"/>
    <w:rsid w:val="00A4425D"/>
    <w:rsid w:val="00AE00BF"/>
    <w:rsid w:val="00B65B9B"/>
    <w:rsid w:val="00C12276"/>
    <w:rsid w:val="00C27548"/>
    <w:rsid w:val="00C2788B"/>
    <w:rsid w:val="00C57D48"/>
    <w:rsid w:val="00CD48A0"/>
    <w:rsid w:val="00CE31B9"/>
    <w:rsid w:val="00D75539"/>
    <w:rsid w:val="00DA46EA"/>
    <w:rsid w:val="00DC170B"/>
    <w:rsid w:val="00E00484"/>
    <w:rsid w:val="00E216D1"/>
    <w:rsid w:val="00E240DD"/>
    <w:rsid w:val="00E41A97"/>
    <w:rsid w:val="00E96772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30DF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30DF7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030DF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30DF7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447B9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47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30DF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30DF7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030DF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30DF7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447B9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47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85DB6-3B72-40FF-AE81-778F6541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109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2016-10-14T09:46:00Z</cp:lastPrinted>
  <dcterms:created xsi:type="dcterms:W3CDTF">2016-10-14T09:58:00Z</dcterms:created>
  <dcterms:modified xsi:type="dcterms:W3CDTF">2016-10-14T09:58:00Z</dcterms:modified>
</cp:coreProperties>
</file>